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Filton and Bradley Stoke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Filton and Bradley Stoke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Filton and Bradley Stoke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Filton and Bradley Stoke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Filton and Bradley Stoke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Filton and Bradley Stoke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66.7% </w:t>
      </w:r>
      <w:r w:rsidRPr="004747BF">
        <w:rPr>
          <w:rFonts w:ascii="Libre Franklin Light" w:eastAsia="Times New Roman" w:hAnsi="Libre Franklin Light" w:cs="Calibri Light"/>
        </w:rPr>
        <w:t xml:space="preserve">of those respondents classified as PGSI 8+ in Filton and Bradley Stoke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Filton and Bradley Stoke is estimated to be </w:t>
      </w:r>
      <w:r w:rsidRPr="00773DF7">
        <w:rPr>
          <w:rFonts w:ascii="Libre Franklin Light" w:eastAsia="Times New Roman" w:hAnsi="Libre Franklin Light" w:cs="Calibri Light"/>
          <w:b/>
          <w:bCs/>
          <w:color w:val="C45911" w:themeColor="accent2" w:themeShade="BF"/>
        </w:rPr>
        <w:t xml:space="preserve">£1,910,951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Filton and Bradley Stoke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Filton and Bradley Stoke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Filton and Bradley Stoke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Filton and Bradley Stoke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Filton and Bradley Stok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Filton and Bradley Stoke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Filton and Bradley Stok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Filton and Bradley Stoke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Filton and Bradley Stoke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Filton and Bradley Stok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Filton and Bradley Stoke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Filton and Bradley Stoke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Filton and Bradley Stoke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Filton and Bradley Stoke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Filton and Bradley Stoke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Filton and Bradley Stoke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£1,910,951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Filton and Bradley Stoke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£31,126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£643,709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£46,113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£12,969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£23,777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£1,153,257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£1,910,951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Filton and Bradley Stoke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Filton and Bradley Stoke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27.3%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Filton and Bradley Stoke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Filton and Bradley Stoke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Filton and Bradley Stoke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Filton and Bradley Stoke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Filton and Bradley Stoke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27.3%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Filton and Bradley Stoke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Filton and Bradley Stoke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Filton and Bradley Stoke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Filton and Bradley Stoke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Filton and Bradley Stoke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3B492CD-7B1F-4DB0-B8E7-D75D345BC29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